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bookmarkStart w:id="0" w:name="_GoBack"/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bookmarkEnd w:id="0"/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Slovenije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3A46BCE4" w:rsidR="00C0552D" w:rsidRPr="00661C62" w:rsidRDefault="001A4EAD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NMV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4EAD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9B7BEB-9D20-4F59-ADC2-4DCA039BA2E7}">
  <ds:schemaRefs>
    <ds:schemaRef ds:uri="http://schemas.microsoft.com/office/2006/documentManagement/types"/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820325-DDEA-4BA6-A881-D5D0D6887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51A10A-B07C-4261-92E8-9891770E1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28</cp:revision>
  <cp:lastPrinted>2016-01-04T14:38:00Z</cp:lastPrinted>
  <dcterms:created xsi:type="dcterms:W3CDTF">2015-02-19T09:20:00Z</dcterms:created>
  <dcterms:modified xsi:type="dcterms:W3CDTF">2023-09-29T06:20:00Z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